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B9A6E" w14:textId="66FE2FBD" w:rsidR="00DE3467" w:rsidRPr="00DE3467" w:rsidRDefault="00DE3467" w:rsidP="00DE3467">
      <w:pPr>
        <w:pStyle w:val="CRCoverPage"/>
        <w:outlineLvl w:val="0"/>
        <w:rPr>
          <w:b/>
          <w:noProof/>
          <w:sz w:val="24"/>
        </w:rPr>
      </w:pPr>
      <w:r w:rsidRPr="00DE3467">
        <w:rPr>
          <w:b/>
          <w:noProof/>
          <w:sz w:val="24"/>
        </w:rPr>
        <w:t>3GPP TSG-RAN WG4 Meeting # 1</w:t>
      </w:r>
      <w:r w:rsidR="00A11DAE">
        <w:rPr>
          <w:b/>
          <w:noProof/>
          <w:sz w:val="24"/>
        </w:rPr>
        <w:t>1</w:t>
      </w:r>
      <w:r w:rsidR="00F5541A">
        <w:rPr>
          <w:b/>
          <w:noProof/>
          <w:sz w:val="24"/>
        </w:rPr>
        <w:t>1</w:t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="006C53A3">
        <w:rPr>
          <w:b/>
          <w:noProof/>
          <w:sz w:val="24"/>
        </w:rPr>
        <w:tab/>
      </w:r>
      <w:r w:rsidR="006C59A8" w:rsidRPr="006C59A8">
        <w:rPr>
          <w:b/>
          <w:noProof/>
          <w:sz w:val="24"/>
        </w:rPr>
        <w:t>R4-2409095</w:t>
      </w:r>
    </w:p>
    <w:p w14:paraId="730545E8" w14:textId="1B5E2DD3" w:rsidR="001F6272" w:rsidRPr="006B30DF" w:rsidRDefault="00F5541A" w:rsidP="00DE3467">
      <w:pPr>
        <w:pStyle w:val="CRCoverPage"/>
        <w:outlineLvl w:val="0"/>
        <w:rPr>
          <w:b/>
          <w:noProof/>
          <w:sz w:val="24"/>
          <w:lang w:val="en-US"/>
        </w:rPr>
      </w:pPr>
      <w:r w:rsidRPr="00F5541A">
        <w:rPr>
          <w:b/>
          <w:noProof/>
          <w:sz w:val="24"/>
        </w:rPr>
        <w:t>Fukuoka</w:t>
      </w:r>
      <w:r w:rsidR="00DE3467" w:rsidRPr="00DE34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CF3C2F">
        <w:rPr>
          <w:b/>
          <w:noProof/>
          <w:sz w:val="24"/>
        </w:rPr>
        <w:t xml:space="preserve">, </w:t>
      </w:r>
      <w:r w:rsidR="00A80A99">
        <w:rPr>
          <w:b/>
          <w:noProof/>
          <w:sz w:val="24"/>
        </w:rPr>
        <w:t>20</w:t>
      </w:r>
      <w:r w:rsidR="00DE3467" w:rsidRPr="00DE3467">
        <w:rPr>
          <w:b/>
          <w:noProof/>
          <w:sz w:val="24"/>
        </w:rPr>
        <w:t>th  –2</w:t>
      </w:r>
      <w:r w:rsidR="00A80A99">
        <w:rPr>
          <w:b/>
          <w:noProof/>
          <w:sz w:val="24"/>
        </w:rPr>
        <w:t>4</w:t>
      </w:r>
      <w:r w:rsidR="00DE3467" w:rsidRPr="00DE3467">
        <w:rPr>
          <w:b/>
          <w:noProof/>
          <w:sz w:val="24"/>
        </w:rPr>
        <w:t xml:space="preserve">th  </w:t>
      </w:r>
      <w:r w:rsidR="00A80A99">
        <w:rPr>
          <w:b/>
          <w:noProof/>
          <w:sz w:val="24"/>
        </w:rPr>
        <w:t>May</w:t>
      </w:r>
      <w:r w:rsidR="00DE3467" w:rsidRPr="00DE3467">
        <w:rPr>
          <w:b/>
          <w:noProof/>
          <w:sz w:val="24"/>
        </w:rPr>
        <w:t>, 202</w:t>
      </w:r>
      <w:r w:rsidR="00A80A99">
        <w:rPr>
          <w:b/>
          <w:noProof/>
          <w:sz w:val="24"/>
        </w:rPr>
        <w:t>4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1883934" w14:textId="4150B539" w:rsidR="008A050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A0502" w:rsidRPr="008A0502">
        <w:rPr>
          <w:rFonts w:cs="Arial"/>
          <w:sz w:val="22"/>
          <w:szCs w:val="22"/>
          <w:lang w:val="en-US"/>
        </w:rPr>
        <w:t>A-IoT general overview</w:t>
      </w:r>
    </w:p>
    <w:p w14:paraId="51BD89B7" w14:textId="50452F49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D21BB6">
        <w:rPr>
          <w:rFonts w:cs="Arial"/>
          <w:sz w:val="22"/>
          <w:szCs w:val="22"/>
          <w:lang w:val="en-US" w:eastAsia="zh-CN"/>
        </w:rPr>
        <w:t>10</w:t>
      </w:r>
      <w:r w:rsidR="001A3F15">
        <w:rPr>
          <w:rFonts w:cs="Arial"/>
          <w:sz w:val="22"/>
          <w:szCs w:val="22"/>
          <w:lang w:val="en-US" w:eastAsia="zh-CN"/>
        </w:rPr>
        <w:t>.13.</w:t>
      </w:r>
      <w:r w:rsidR="006C59A8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5760C761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</w:t>
      </w:r>
      <w:r w:rsidR="00D831F4">
        <w:rPr>
          <w:lang w:val="en-US"/>
        </w:rPr>
        <w:t>thoughts on some of general issues for A-IoT RAN4 study</w:t>
      </w:r>
      <w:r w:rsidR="00ED5D51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ADFA8C8" w14:textId="45C1AEEF" w:rsidR="00904504" w:rsidRDefault="000E4393" w:rsidP="00904504">
      <w:r>
        <w:t>In WF [1],</w:t>
      </w:r>
      <w:r w:rsidR="00495670">
        <w:t xml:space="preserve"> the </w:t>
      </w:r>
      <w:r w:rsidR="00BA5A42">
        <w:t>spectrum deployment mode is stated below:</w:t>
      </w:r>
    </w:p>
    <w:p w14:paraId="10118F83" w14:textId="77777777" w:rsidR="00BA5A42" w:rsidRPr="00563622" w:rsidRDefault="00BA5A42" w:rsidP="00BA5A42">
      <w:pPr>
        <w:pStyle w:val="Heading2"/>
        <w:numPr>
          <w:ilvl w:val="0"/>
          <w:numId w:val="0"/>
        </w:numPr>
        <w:ind w:left="720"/>
        <w:rPr>
          <w:rFonts w:ascii="Times New Roman" w:hAnsi="Times New Roman"/>
          <w:lang w:val="en-US"/>
        </w:rPr>
      </w:pPr>
      <w:r w:rsidRPr="00563622">
        <w:rPr>
          <w:rFonts w:ascii="Times New Roman" w:hAnsi="Times New Roman" w:hint="eastAsia"/>
          <w:lang w:val="en-US"/>
        </w:rPr>
        <w:t>Topic 2-3: Spectrum deployment mode</w:t>
      </w:r>
    </w:p>
    <w:p w14:paraId="0CBB606C" w14:textId="77777777" w:rsidR="00BA5A42" w:rsidRPr="00360F2D" w:rsidRDefault="00BA5A42" w:rsidP="00BA5A42">
      <w:pPr>
        <w:ind w:left="72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2-3-2: Priorities of spectrum deployment mode for co-existence evaluation</w:t>
      </w:r>
    </w:p>
    <w:p w14:paraId="0B6EBBD2" w14:textId="77777777" w:rsidR="00BA5A42" w:rsidRPr="00360F2D" w:rsidRDefault="00BA5A42" w:rsidP="00BA5A42">
      <w:pPr>
        <w:ind w:left="720"/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</w:t>
      </w:r>
      <w:r w:rsidRPr="00360F2D">
        <w:rPr>
          <w:b/>
          <w:bCs/>
          <w:lang w:val="en-US" w:eastAsia="zh-CN"/>
        </w:rPr>
        <w:t>greement:</w:t>
      </w:r>
    </w:p>
    <w:p w14:paraId="32281DB0" w14:textId="77777777" w:rsidR="00BA5A42" w:rsidRPr="00360F2D" w:rsidRDefault="00BA5A42" w:rsidP="00BA5A42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1140"/>
        <w:textAlignment w:val="baseline"/>
      </w:pPr>
      <w:r w:rsidRPr="00360F2D">
        <w:rPr>
          <w:rFonts w:hint="eastAsia"/>
        </w:rPr>
        <w:t>P</w:t>
      </w:r>
      <w:r w:rsidRPr="00360F2D">
        <w:t xml:space="preserve">rioritize the following spectrum deployment mode for </w:t>
      </w:r>
      <w:r>
        <w:rPr>
          <w:rFonts w:eastAsiaTheme="minorEastAsia" w:hint="eastAsia"/>
          <w:lang w:eastAsia="zh-CN"/>
        </w:rPr>
        <w:t xml:space="preserve">RAN4 </w:t>
      </w:r>
      <w:r w:rsidRPr="00360F2D">
        <w:t>co-existence evaluation</w:t>
      </w:r>
    </w:p>
    <w:p w14:paraId="4807BDD5" w14:textId="77777777" w:rsidR="00BA5A42" w:rsidRPr="00360F2D" w:rsidRDefault="00BA5A42" w:rsidP="00BA5A42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ind w:left="1560"/>
        <w:textAlignment w:val="baseline"/>
        <w:rPr>
          <w:rFonts w:eastAsiaTheme="minorEastAsia"/>
        </w:rPr>
      </w:pPr>
      <w:r w:rsidRPr="00360F2D">
        <w:rPr>
          <w:rFonts w:eastAsiaTheme="minorEastAsia"/>
        </w:rPr>
        <w:t>A-IoT is located within a NR transmission bandwidth configuration</w:t>
      </w:r>
    </w:p>
    <w:p w14:paraId="6C0A667F" w14:textId="77777777" w:rsidR="00BA5A42" w:rsidRPr="00360F2D" w:rsidRDefault="00BA5A42" w:rsidP="00BA5A42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ind w:left="1560"/>
        <w:textAlignment w:val="baseline"/>
        <w:rPr>
          <w:rFonts w:eastAsiaTheme="minorEastAsia"/>
        </w:rPr>
      </w:pPr>
      <w:r w:rsidRPr="00360F2D">
        <w:rPr>
          <w:rFonts w:eastAsiaTheme="minorEastAsia" w:hint="eastAsia"/>
        </w:rPr>
        <w:t>A</w:t>
      </w:r>
      <w:r w:rsidRPr="00360F2D">
        <w:rPr>
          <w:rFonts w:eastAsiaTheme="minorEastAsia"/>
        </w:rPr>
        <w:t xml:space="preserve">-IoT which is operating indoor shares in-band spectrum with outdoor </w:t>
      </w:r>
      <w:proofErr w:type="gramStart"/>
      <w:r w:rsidRPr="00360F2D">
        <w:rPr>
          <w:rFonts w:eastAsiaTheme="minorEastAsia"/>
        </w:rPr>
        <w:t>macro BS</w:t>
      </w:r>
      <w:proofErr w:type="gramEnd"/>
    </w:p>
    <w:p w14:paraId="47BBF0CC" w14:textId="7C36FA3F" w:rsidR="00BA5A42" w:rsidRDefault="00BA5A42" w:rsidP="00904504">
      <w:r>
        <w:t xml:space="preserve">This means the A-IoT will be deployed as stand-alone </w:t>
      </w:r>
      <w:r w:rsidR="00ED5D51">
        <w:t>mode. Compared to NB-IoT BS which has guard-band, in-</w:t>
      </w:r>
      <w:proofErr w:type="gramStart"/>
      <w:r w:rsidR="00ED5D51">
        <w:t>band</w:t>
      </w:r>
      <w:proofErr w:type="gramEnd"/>
      <w:r w:rsidR="00ED5D51">
        <w:t xml:space="preserve"> and </w:t>
      </w:r>
      <w:r w:rsidR="0065301A">
        <w:t>stand-alone mode</w:t>
      </w:r>
      <w:r w:rsidR="64517170">
        <w:t xml:space="preserve"> for LTE</w:t>
      </w:r>
      <w:r w:rsidR="0065301A">
        <w:t xml:space="preserve">, </w:t>
      </w:r>
      <w:r w:rsidR="00EE12D4">
        <w:t xml:space="preserve">this seems not in line with the </w:t>
      </w:r>
      <w:r w:rsidR="00AE2047">
        <w:t>SID objective:</w:t>
      </w:r>
    </w:p>
    <w:p w14:paraId="5D44454F" w14:textId="77777777" w:rsidR="00AE2047" w:rsidRDefault="00AE2047" w:rsidP="00AE204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>
        <w:rPr>
          <w:lang w:val="en-US" w:eastAsia="ja-JP"/>
        </w:rPr>
        <w:t>Deployment Scenarios with the following characteristics, referenced to the tables in Clause 4.2.2 of TR 38.848:</w:t>
      </w:r>
    </w:p>
    <w:p w14:paraId="1F23D8C5" w14:textId="77777777" w:rsidR="00AE2047" w:rsidRDefault="00AE2047" w:rsidP="00AE2047">
      <w:pPr>
        <w:pStyle w:val="B20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 w:rsidRPr="00206426">
        <w:t>Deployment scenario 1 with Topology 1</w:t>
      </w:r>
    </w:p>
    <w:p w14:paraId="3D3FB4B7" w14:textId="77777777" w:rsidR="00AE2047" w:rsidRDefault="00AE2047" w:rsidP="00AE2047">
      <w:pPr>
        <w:pStyle w:val="B20"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</w:pPr>
      <w:proofErr w:type="spellStart"/>
      <w:r>
        <w:t>Basestation</w:t>
      </w:r>
      <w:proofErr w:type="spellEnd"/>
      <w:r>
        <w:t xml:space="preserve"> and coexistence characteristics: Micro-cell, co-site</w:t>
      </w:r>
    </w:p>
    <w:p w14:paraId="50049E55" w14:textId="77777777" w:rsidR="00AE2047" w:rsidRDefault="00AE2047" w:rsidP="00AE2047">
      <w:pPr>
        <w:pStyle w:val="B20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 w:rsidDel="00E300E7">
        <w:t xml:space="preserve">  </w:t>
      </w:r>
      <w:r w:rsidRPr="00206426">
        <w:t>Deployment scenario 2 with Topology 2</w:t>
      </w:r>
      <w:r>
        <w:t xml:space="preserve"> and UE as intermediate node, under network control</w:t>
      </w:r>
    </w:p>
    <w:p w14:paraId="5C3AF227" w14:textId="77777777" w:rsidR="00AE2047" w:rsidRDefault="00AE2047" w:rsidP="00AE2047">
      <w:pPr>
        <w:pStyle w:val="B20"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</w:pPr>
      <w:proofErr w:type="spellStart"/>
      <w:r>
        <w:t>Basestation</w:t>
      </w:r>
      <w:proofErr w:type="spellEnd"/>
      <w:r>
        <w:t xml:space="preserve"> and coexistence characteristics: Macro-cell, co-site</w:t>
      </w:r>
    </w:p>
    <w:p w14:paraId="5C68A2C0" w14:textId="77777777" w:rsidR="00AE2047" w:rsidRDefault="00AE2047" w:rsidP="00AE2047">
      <w:pPr>
        <w:pStyle w:val="B20"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</w:pPr>
      <w:r w:rsidRPr="00206426">
        <w:t>The location of intermediate node is indoor</w:t>
      </w:r>
    </w:p>
    <w:p w14:paraId="35387EC3" w14:textId="77777777" w:rsidR="00AE2047" w:rsidRDefault="00AE2047" w:rsidP="00AE204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Del="00E300E7">
        <w:t xml:space="preserve"> </w:t>
      </w:r>
      <w:r>
        <w:rPr>
          <w:lang w:val="en-US" w:eastAsia="ja-JP"/>
        </w:rPr>
        <w:t>FR1 licensed spectrum in FDD.</w:t>
      </w:r>
    </w:p>
    <w:p w14:paraId="5363BE9A" w14:textId="1C0111B2" w:rsidR="00AE2047" w:rsidRPr="00451E03" w:rsidRDefault="00AE2047" w:rsidP="00AE204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highlight w:val="yellow"/>
          <w:lang w:val="en-US" w:eastAsia="ja-JP"/>
        </w:rPr>
      </w:pPr>
      <w:r w:rsidRPr="7DE7FB15">
        <w:rPr>
          <w:highlight w:val="yellow"/>
          <w:lang w:val="en-US" w:eastAsia="ja-JP"/>
        </w:rPr>
        <w:t xml:space="preserve">Spectrum deployment in-band to NR, in guard-band to </w:t>
      </w:r>
      <w:r w:rsidR="00D4722A">
        <w:rPr>
          <w:highlight w:val="yellow"/>
          <w:lang w:val="en-US" w:eastAsia="ja-JP"/>
        </w:rPr>
        <w:t>LTE/</w:t>
      </w:r>
      <w:r w:rsidRPr="7DE7FB15">
        <w:rPr>
          <w:highlight w:val="yellow"/>
          <w:lang w:val="en-US" w:eastAsia="ja-JP"/>
        </w:rPr>
        <w:t>NR, in standalone band(s).</w:t>
      </w:r>
    </w:p>
    <w:p w14:paraId="349409E4" w14:textId="77777777" w:rsidR="00AE2047" w:rsidRPr="00156DED" w:rsidRDefault="00AE2047" w:rsidP="00AE204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>
        <w:rPr>
          <w:lang w:val="en-US" w:eastAsia="ja-JP"/>
        </w:rPr>
        <w:t>Traffic types DO-DTT, DT, with focus on rUC1 (indoor inventory) and rUC4 (indoor command)</w:t>
      </w:r>
      <w:r w:rsidRPr="00E45008">
        <w:rPr>
          <w:lang w:val="en-US" w:eastAsia="ja-JP"/>
        </w:rPr>
        <w:t>.</w:t>
      </w:r>
      <w:r w:rsidRPr="00E50BF6">
        <w:rPr>
          <w:sz w:val="16"/>
          <w:szCs w:val="16"/>
        </w:rPr>
        <w:t xml:space="preserve"> </w:t>
      </w:r>
    </w:p>
    <w:p w14:paraId="2E4C318B" w14:textId="77777777" w:rsidR="00AE2047" w:rsidRPr="00D30DC8" w:rsidRDefault="00AE2047" w:rsidP="00AE2047">
      <w:pPr>
        <w:pStyle w:val="B20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 w:rsidRPr="00D30DC8">
        <w:t>From RAN#104, the study will assess whether the harmonized air interface design (per bullet ‘A’ above) can address the DO-A (Device-originated autonomous) use case, only to identify which part(s) of the harmonized air interface design (per bullet ‘A’ above) is/are not sufficient for the DO-A use case.</w:t>
      </w:r>
    </w:p>
    <w:p w14:paraId="7DC3D80C" w14:textId="05E9C512" w:rsidR="00AE2047" w:rsidRDefault="00451E03" w:rsidP="00451E03">
      <w:pPr>
        <w:pStyle w:val="Observation"/>
      </w:pPr>
      <w:bookmarkStart w:id="0" w:name="_Ref166503177"/>
      <w:r>
        <w:t xml:space="preserve">Prioritize the </w:t>
      </w:r>
      <w:r w:rsidR="003F6DDB">
        <w:t xml:space="preserve">stand-alone deployment is not in line with </w:t>
      </w:r>
      <w:r w:rsidR="00FC5A31">
        <w:t>SID objective.</w:t>
      </w:r>
      <w:bookmarkEnd w:id="0"/>
      <w:r w:rsidR="00FC5A31">
        <w:t xml:space="preserve"> </w:t>
      </w:r>
    </w:p>
    <w:p w14:paraId="2E4FD3F4" w14:textId="7010A7F6" w:rsidR="006334AD" w:rsidRDefault="00663944" w:rsidP="00D64A62">
      <w:r>
        <w:t>The prioritization of the stand-alone A-</w:t>
      </w:r>
      <w:proofErr w:type="spellStart"/>
      <w:r>
        <w:t>ioT</w:t>
      </w:r>
      <w:proofErr w:type="spellEnd"/>
      <w:r>
        <w:t xml:space="preserve"> deployment is proposed in the coexisting study and one can argue </w:t>
      </w:r>
      <w:r w:rsidR="00EE537C">
        <w:t xml:space="preserve">whether such </w:t>
      </w:r>
      <w:r w:rsidR="001408F8">
        <w:t>prioritization</w:t>
      </w:r>
      <w:r w:rsidR="00EE537C">
        <w:t xml:space="preserve"> is only from coexisting perspective or from the SID scope perspective, </w:t>
      </w:r>
      <w:r w:rsidR="00BB48B4">
        <w:t xml:space="preserve">as in </w:t>
      </w:r>
      <w:proofErr w:type="spellStart"/>
      <w:r w:rsidR="00BB48B4">
        <w:t>obiective</w:t>
      </w:r>
      <w:proofErr w:type="spellEnd"/>
      <w:r w:rsidR="00BB48B4">
        <w:t xml:space="preserve">, the “co-site” is listed in Topology 1. </w:t>
      </w:r>
      <w:r w:rsidR="0040755B">
        <w:t>W</w:t>
      </w:r>
      <w:r w:rsidR="00DF6772">
        <w:t xml:space="preserve">e prefer to keeping the SID objective or now and </w:t>
      </w:r>
      <w:r w:rsidR="00423F80">
        <w:t xml:space="preserve">the coexisting of legacy LTE/NR should be within the </w:t>
      </w:r>
      <w:r w:rsidR="00B57CE6">
        <w:t>coexisting scope with possible additional consideration (</w:t>
      </w:r>
      <w:proofErr w:type="spellStart"/>
      <w:r w:rsidR="00B57CE6">
        <w:t>e.g</w:t>
      </w:r>
      <w:proofErr w:type="spellEnd"/>
      <w:r w:rsidR="00B57CE6">
        <w:t xml:space="preserve"> the isolation distance between LTE/NR </w:t>
      </w:r>
      <w:r w:rsidR="00DA66DA">
        <w:t>network for coexisting purpose).</w:t>
      </w:r>
    </w:p>
    <w:p w14:paraId="0F475CF9" w14:textId="4A088173" w:rsidR="00DA66DA" w:rsidRDefault="00DA66DA" w:rsidP="00DA66DA">
      <w:pPr>
        <w:pStyle w:val="Proposal"/>
      </w:pPr>
      <w:bookmarkStart w:id="1" w:name="_Ref166503188"/>
      <w:r>
        <w:lastRenderedPageBreak/>
        <w:t xml:space="preserve">Keep the original deployment mode scope in SID and study further the </w:t>
      </w:r>
      <w:r w:rsidR="009B4DFA">
        <w:t>coexisting of A-IoT and legacy NR/LT</w:t>
      </w:r>
      <w:r w:rsidR="000E3FB5">
        <w:t>E</w:t>
      </w:r>
      <w:r w:rsidR="009B4DFA">
        <w:t>.</w:t>
      </w:r>
      <w:bookmarkEnd w:id="1"/>
    </w:p>
    <w:p w14:paraId="661CEEAC" w14:textId="2A8EB43E" w:rsidR="009B4DFA" w:rsidRDefault="009B4DFA" w:rsidP="009B4DFA">
      <w:pPr>
        <w:pStyle w:val="Proposal"/>
        <w:numPr>
          <w:ilvl w:val="0"/>
          <w:numId w:val="0"/>
        </w:numPr>
      </w:pPr>
    </w:p>
    <w:p w14:paraId="4A53A1A4" w14:textId="05A56E07" w:rsidR="009B4DFA" w:rsidRDefault="009B4DFA" w:rsidP="009B4DFA">
      <w:r>
        <w:t xml:space="preserve">Another aspect is that RAN1 and RAN4 </w:t>
      </w:r>
      <w:r w:rsidR="00FA2AD2">
        <w:t>work progress dependency</w:t>
      </w:r>
      <w:r>
        <w:t xml:space="preserve">. As RAN4 coexisting/RF study has dependency on the RAN1 progress, so there is a need to understand better how to proceed RAN4 work </w:t>
      </w:r>
      <w:r w:rsidR="00ED10BE">
        <w:t>considering</w:t>
      </w:r>
      <w:r w:rsidR="00C82B46">
        <w:t xml:space="preserve"> RAN1</w:t>
      </w:r>
      <w:r w:rsidR="00ED10BE">
        <w:t xml:space="preserve"> progress</w:t>
      </w:r>
      <w:r w:rsidR="009417BB">
        <w:t xml:space="preserve"> and understand whose responsibility of these issue. </w:t>
      </w:r>
      <w:r w:rsidR="00C82B46">
        <w:t xml:space="preserve">This </w:t>
      </w:r>
      <w:r w:rsidR="00272041">
        <w:t>may</w:t>
      </w:r>
      <w:r w:rsidR="00C82B46">
        <w:t xml:space="preserve"> need a</w:t>
      </w:r>
      <w:r w:rsidR="00272041">
        <w:t>n</w:t>
      </w:r>
      <w:r w:rsidR="00C82B46">
        <w:t xml:space="preserve"> issue list </w:t>
      </w:r>
      <w:r w:rsidR="00B271D7">
        <w:t>dependent on</w:t>
      </w:r>
      <w:r w:rsidR="00C82B46">
        <w:t xml:space="preserve"> RAN1 work. Below we list </w:t>
      </w:r>
      <w:r w:rsidR="00B271D7">
        <w:t>some</w:t>
      </w:r>
      <w:r w:rsidR="00C82B46">
        <w:t xml:space="preserve"> </w:t>
      </w:r>
      <w:r w:rsidR="00B271D7">
        <w:t>issues</w:t>
      </w:r>
      <w:r w:rsidR="00846205">
        <w:t>:</w:t>
      </w:r>
    </w:p>
    <w:p w14:paraId="7A491F15" w14:textId="6EBB2782" w:rsidR="00846205" w:rsidRDefault="00846205" w:rsidP="00846205">
      <w:pPr>
        <w:pStyle w:val="ListParagraph"/>
        <w:numPr>
          <w:ilvl w:val="0"/>
          <w:numId w:val="34"/>
        </w:numPr>
      </w:pPr>
      <w:r>
        <w:t xml:space="preserve">SNR for baseline operation:  In legacy coexisting study, the baseline scenario is </w:t>
      </w:r>
      <w:r w:rsidR="002E37FF">
        <w:t xml:space="preserve">without the aggressor network and the SNR to operate </w:t>
      </w:r>
      <w:r w:rsidR="00142E6C">
        <w:t xml:space="preserve">A-IoT should be known. </w:t>
      </w:r>
      <w:r w:rsidR="00216699">
        <w:t xml:space="preserve"> In legacy </w:t>
      </w:r>
      <w:r w:rsidR="007523B2">
        <w:t>coexisting</w:t>
      </w:r>
      <w:r w:rsidR="00216699">
        <w:t xml:space="preserve"> study,</w:t>
      </w:r>
      <w:r w:rsidR="00D563B1">
        <w:t xml:space="preserve"> </w:t>
      </w:r>
      <w:r w:rsidR="00216699">
        <w:t xml:space="preserve">the throughput is used </w:t>
      </w:r>
      <w:r w:rsidR="00D563B1">
        <w:t xml:space="preserve">and a table of SINR to throughput is used so the SNR operation is given. </w:t>
      </w:r>
      <w:r w:rsidR="0061170D">
        <w:t xml:space="preserve">For UL receiving at A-IoT BS, </w:t>
      </w:r>
      <w:r w:rsidR="00D04DF4">
        <w:t xml:space="preserve">such SINR operation point relating to both the RF isolation capability </w:t>
      </w:r>
      <w:r w:rsidR="0070585E">
        <w:t xml:space="preserve">(CW transmission leakage to receiving band) and may be </w:t>
      </w:r>
      <w:r w:rsidR="002203B6">
        <w:t xml:space="preserve">baseband capability to further </w:t>
      </w:r>
      <w:r w:rsidR="00D408F7">
        <w:t>attenuate</w:t>
      </w:r>
      <w:r w:rsidR="002203B6">
        <w:t xml:space="preserve"> the CW signal</w:t>
      </w:r>
      <w:r w:rsidR="00FC1473">
        <w:t xml:space="preserve">. </w:t>
      </w:r>
      <w:r w:rsidR="008B462E">
        <w:t xml:space="preserve">Maybe the RF part could be discussed in RAN4, but baseband </w:t>
      </w:r>
      <w:r w:rsidR="00D408F7">
        <w:t>part may rely on RAN1.</w:t>
      </w:r>
    </w:p>
    <w:p w14:paraId="34EC488F" w14:textId="435B06FF" w:rsidR="009845C6" w:rsidRDefault="004A390B" w:rsidP="009845C6">
      <w:pPr>
        <w:pStyle w:val="ListParagraph"/>
        <w:numPr>
          <w:ilvl w:val="0"/>
          <w:numId w:val="34"/>
        </w:numPr>
      </w:pPr>
      <w:r>
        <w:t xml:space="preserve">Channel BW definition:  In RAN4, it is strictly </w:t>
      </w:r>
      <w:r w:rsidR="004D58BC">
        <w:t xml:space="preserve">relating to the occupied bandwidth </w:t>
      </w:r>
      <w:r w:rsidR="000E3FB5">
        <w:t>requirement,</w:t>
      </w:r>
      <w:r w:rsidR="004D58BC">
        <w:t xml:space="preserve"> and it is not clear </w:t>
      </w:r>
      <w:r w:rsidR="009845C6">
        <w:t>if RAN1 will define it or RAN4 should study the channel definition as it relates to RF requirement</w:t>
      </w:r>
      <w:r w:rsidR="00E856C0">
        <w:t xml:space="preserve"> compliant.</w:t>
      </w:r>
    </w:p>
    <w:p w14:paraId="57E5998B" w14:textId="77777777" w:rsidR="00E856C0" w:rsidRDefault="00E856C0" w:rsidP="00835D75"/>
    <w:p w14:paraId="7914E53E" w14:textId="162845E6" w:rsidR="00835D75" w:rsidRPr="00B138D0" w:rsidRDefault="00835D75" w:rsidP="00835D75">
      <w:pPr>
        <w:pStyle w:val="Proposal"/>
      </w:pPr>
      <w:bookmarkStart w:id="2" w:name="_Ref166503197"/>
      <w:r>
        <w:t xml:space="preserve">Further clarify the RAN4 </w:t>
      </w:r>
      <w:r w:rsidR="000E3FB5">
        <w:t>coexisting</w:t>
      </w:r>
      <w:r>
        <w:t xml:space="preserve"> dependency on RAN1 </w:t>
      </w:r>
      <w:r w:rsidR="00263CB6">
        <w:t>on the issues above.</w:t>
      </w:r>
      <w:bookmarkEnd w:id="2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24CA24ED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3F1C7A" w:rsidRPr="003F1C7A">
        <w:t xml:space="preserve">A-IoT </w:t>
      </w:r>
      <w:r w:rsidR="000D15CE">
        <w:t>general issues</w:t>
      </w:r>
      <w:r w:rsidR="003F1C7A" w:rsidRPr="003F1C7A">
        <w:t xml:space="preserve"> </w:t>
      </w:r>
      <w:r w:rsidR="00760997" w:rsidRPr="00F102E6">
        <w:t>with below proposal:</w:t>
      </w:r>
    </w:p>
    <w:p w14:paraId="74C5AFD4" w14:textId="0177EAC0" w:rsidR="000D15CE" w:rsidRDefault="000D15CE" w:rsidP="009F5C86">
      <w:r>
        <w:fldChar w:fldCharType="begin"/>
      </w:r>
      <w:r>
        <w:instrText xml:space="preserve"> REF _Ref166503177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_Ref166503177 \h </w:instrText>
      </w:r>
      <w:r>
        <w:fldChar w:fldCharType="separate"/>
      </w:r>
      <w:r>
        <w:t>Prioritize the stand-alone deployment is not in line with SID objective.</w:t>
      </w:r>
      <w:r>
        <w:fldChar w:fldCharType="end"/>
      </w:r>
    </w:p>
    <w:p w14:paraId="67B45E58" w14:textId="79386CD5" w:rsidR="000D15CE" w:rsidRDefault="000D15CE" w:rsidP="009F5C86">
      <w:r>
        <w:fldChar w:fldCharType="begin"/>
      </w:r>
      <w:r>
        <w:instrText xml:space="preserve"> REF _Ref166503188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_Ref166503188 \h </w:instrText>
      </w:r>
      <w:r>
        <w:fldChar w:fldCharType="separate"/>
      </w:r>
      <w:r>
        <w:t>Keep the original deployment mode scope in SID and study further the coexisting of A-IoT and legacy NR/LTE.</w:t>
      </w:r>
      <w:r>
        <w:fldChar w:fldCharType="end"/>
      </w:r>
    </w:p>
    <w:p w14:paraId="0ACA5A0F" w14:textId="24914985" w:rsidR="000D15CE" w:rsidRDefault="000D15CE" w:rsidP="009F5C86">
      <w:r>
        <w:fldChar w:fldCharType="begin"/>
      </w:r>
      <w:r>
        <w:instrText xml:space="preserve"> REF _Ref166503197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_Ref166503197 \h </w:instrText>
      </w:r>
      <w:r>
        <w:fldChar w:fldCharType="separate"/>
      </w:r>
      <w:r>
        <w:t>Further clarify the RAN4 coexisting dependency on RAN1 on the issues above.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3274F0A4" w:rsidR="00210ACF" w:rsidRDefault="00C73D65" w:rsidP="00F102E6">
      <w:pPr>
        <w:numPr>
          <w:ilvl w:val="0"/>
          <w:numId w:val="9"/>
        </w:numPr>
      </w:pPr>
      <w:r w:rsidRPr="00C73D65">
        <w:rPr>
          <w:lang w:eastAsia="ja-JP"/>
        </w:rPr>
        <w:t>R4-2406714</w:t>
      </w:r>
      <w:r w:rsidR="00AD61CD">
        <w:rPr>
          <w:lang w:eastAsia="ja-JP"/>
        </w:rPr>
        <w:t xml:space="preserve">, </w:t>
      </w:r>
      <w:r w:rsidR="006F250E" w:rsidRPr="006F250E">
        <w:rPr>
          <w:lang w:eastAsia="ja-JP"/>
        </w:rPr>
        <w:t>WF on Ambient IoT in NR</w:t>
      </w:r>
      <w:r w:rsidR="006F40E4">
        <w:rPr>
          <w:lang w:eastAsia="ja-JP"/>
        </w:rPr>
        <w:t xml:space="preserve">, </w:t>
      </w:r>
      <w:r w:rsidR="006F250E">
        <w:rPr>
          <w:lang w:eastAsia="ja-JP"/>
        </w:rPr>
        <w:t>CMCC</w:t>
      </w:r>
    </w:p>
    <w:p w14:paraId="51DB4381" w14:textId="26E3A2AA" w:rsidR="008F440D" w:rsidRPr="008F440D" w:rsidRDefault="008F440D" w:rsidP="008F440D"/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1C264" w14:textId="77777777" w:rsidR="008E3856" w:rsidRDefault="008E3856">
      <w:r>
        <w:separator/>
      </w:r>
    </w:p>
  </w:endnote>
  <w:endnote w:type="continuationSeparator" w:id="0">
    <w:p w14:paraId="413D1710" w14:textId="77777777" w:rsidR="008E3856" w:rsidRDefault="008E3856">
      <w:r>
        <w:continuationSeparator/>
      </w:r>
    </w:p>
  </w:endnote>
  <w:endnote w:type="continuationNotice" w:id="1">
    <w:p w14:paraId="2C8D7661" w14:textId="77777777" w:rsidR="008E3856" w:rsidRDefault="008E38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68A1C" w14:textId="77777777" w:rsidR="008E3856" w:rsidRDefault="008E3856">
      <w:r>
        <w:separator/>
      </w:r>
    </w:p>
  </w:footnote>
  <w:footnote w:type="continuationSeparator" w:id="0">
    <w:p w14:paraId="6F561491" w14:textId="77777777" w:rsidR="008E3856" w:rsidRDefault="008E3856">
      <w:r>
        <w:continuationSeparator/>
      </w:r>
    </w:p>
  </w:footnote>
  <w:footnote w:type="continuationNotice" w:id="1">
    <w:p w14:paraId="01CA6F2D" w14:textId="77777777" w:rsidR="008E3856" w:rsidRDefault="008E38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F555F2"/>
    <w:multiLevelType w:val="hybridMultilevel"/>
    <w:tmpl w:val="39FA74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F1D54D5"/>
    <w:multiLevelType w:val="hybridMultilevel"/>
    <w:tmpl w:val="F9862078"/>
    <w:lvl w:ilvl="0" w:tplc="9BF47F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3C23ABE"/>
    <w:multiLevelType w:val="multilevel"/>
    <w:tmpl w:val="77C8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2"/>
  </w:num>
  <w:num w:numId="2" w16cid:durableId="1452671420">
    <w:abstractNumId w:val="11"/>
  </w:num>
  <w:num w:numId="3" w16cid:durableId="1636400845">
    <w:abstractNumId w:val="31"/>
  </w:num>
  <w:num w:numId="4" w16cid:durableId="767240986">
    <w:abstractNumId w:val="6"/>
  </w:num>
  <w:num w:numId="5" w16cid:durableId="1554385258">
    <w:abstractNumId w:val="20"/>
  </w:num>
  <w:num w:numId="6" w16cid:durableId="443303153">
    <w:abstractNumId w:val="17"/>
  </w:num>
  <w:num w:numId="7" w16cid:durableId="1541819413">
    <w:abstractNumId w:val="14"/>
  </w:num>
  <w:num w:numId="8" w16cid:durableId="1454905180">
    <w:abstractNumId w:val="23"/>
  </w:num>
  <w:num w:numId="9" w16cid:durableId="569196071">
    <w:abstractNumId w:val="9"/>
  </w:num>
  <w:num w:numId="10" w16cid:durableId="1256984514">
    <w:abstractNumId w:val="22"/>
  </w:num>
  <w:num w:numId="11" w16cid:durableId="564604386">
    <w:abstractNumId w:val="10"/>
  </w:num>
  <w:num w:numId="12" w16cid:durableId="453452021">
    <w:abstractNumId w:val="32"/>
  </w:num>
  <w:num w:numId="13" w16cid:durableId="1929650208">
    <w:abstractNumId w:val="29"/>
  </w:num>
  <w:num w:numId="14" w16cid:durableId="667754927">
    <w:abstractNumId w:val="4"/>
  </w:num>
  <w:num w:numId="15" w16cid:durableId="1543248800">
    <w:abstractNumId w:val="26"/>
  </w:num>
  <w:num w:numId="16" w16cid:durableId="208227223">
    <w:abstractNumId w:val="13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1"/>
  </w:num>
  <w:num w:numId="20" w16cid:durableId="1949044110">
    <w:abstractNumId w:val="25"/>
  </w:num>
  <w:num w:numId="21" w16cid:durableId="628365215">
    <w:abstractNumId w:val="18"/>
  </w:num>
  <w:num w:numId="22" w16cid:durableId="682784215">
    <w:abstractNumId w:val="7"/>
  </w:num>
  <w:num w:numId="23" w16cid:durableId="94248307">
    <w:abstractNumId w:val="15"/>
  </w:num>
  <w:num w:numId="24" w16cid:durableId="1895121013">
    <w:abstractNumId w:val="16"/>
  </w:num>
  <w:num w:numId="25" w16cid:durableId="356320691">
    <w:abstractNumId w:val="30"/>
  </w:num>
  <w:num w:numId="26" w16cid:durableId="2024745501">
    <w:abstractNumId w:val="27"/>
  </w:num>
  <w:num w:numId="27" w16cid:durableId="1841891452">
    <w:abstractNumId w:val="28"/>
  </w:num>
  <w:num w:numId="28" w16cid:durableId="2094860638">
    <w:abstractNumId w:val="2"/>
  </w:num>
  <w:num w:numId="29" w16cid:durableId="1644696032">
    <w:abstractNumId w:val="33"/>
  </w:num>
  <w:num w:numId="30" w16cid:durableId="261645497">
    <w:abstractNumId w:val="19"/>
  </w:num>
  <w:num w:numId="31" w16cid:durableId="1620603598">
    <w:abstractNumId w:val="8"/>
  </w:num>
  <w:num w:numId="32" w16cid:durableId="565993398">
    <w:abstractNumId w:val="24"/>
  </w:num>
  <w:num w:numId="33" w16cid:durableId="390036345">
    <w:abstractNumId w:val="3"/>
  </w:num>
  <w:num w:numId="34" w16cid:durableId="200909243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C64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CE7"/>
    <w:rsid w:val="00050194"/>
    <w:rsid w:val="00050A2A"/>
    <w:rsid w:val="00050E06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1E5"/>
    <w:rsid w:val="00071D98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E78"/>
    <w:rsid w:val="0008513F"/>
    <w:rsid w:val="00085BCA"/>
    <w:rsid w:val="00086F6B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149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1214"/>
    <w:rsid w:val="000C2049"/>
    <w:rsid w:val="000C20BB"/>
    <w:rsid w:val="000C4C1B"/>
    <w:rsid w:val="000C520A"/>
    <w:rsid w:val="000C5B0A"/>
    <w:rsid w:val="000C616B"/>
    <w:rsid w:val="000C66CB"/>
    <w:rsid w:val="000C6A94"/>
    <w:rsid w:val="000C6D65"/>
    <w:rsid w:val="000C7541"/>
    <w:rsid w:val="000D09B5"/>
    <w:rsid w:val="000D10D2"/>
    <w:rsid w:val="000D15CE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0B2A"/>
    <w:rsid w:val="000E26F7"/>
    <w:rsid w:val="000E27FB"/>
    <w:rsid w:val="000E296B"/>
    <w:rsid w:val="000E3748"/>
    <w:rsid w:val="000E3FB5"/>
    <w:rsid w:val="000E4393"/>
    <w:rsid w:val="000E43DD"/>
    <w:rsid w:val="000E53F5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3F42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D81"/>
    <w:rsid w:val="00124EE2"/>
    <w:rsid w:val="001256D5"/>
    <w:rsid w:val="00125A56"/>
    <w:rsid w:val="001260A0"/>
    <w:rsid w:val="00126D50"/>
    <w:rsid w:val="00127E1B"/>
    <w:rsid w:val="001300BD"/>
    <w:rsid w:val="00130614"/>
    <w:rsid w:val="0013125F"/>
    <w:rsid w:val="00131304"/>
    <w:rsid w:val="00132C4C"/>
    <w:rsid w:val="0013302D"/>
    <w:rsid w:val="00133857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08F8"/>
    <w:rsid w:val="0014104D"/>
    <w:rsid w:val="0014176E"/>
    <w:rsid w:val="00141F56"/>
    <w:rsid w:val="001420D9"/>
    <w:rsid w:val="0014236D"/>
    <w:rsid w:val="00142A2B"/>
    <w:rsid w:val="00142E6C"/>
    <w:rsid w:val="001438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4564"/>
    <w:rsid w:val="0019469A"/>
    <w:rsid w:val="001950BB"/>
    <w:rsid w:val="00196139"/>
    <w:rsid w:val="001968D2"/>
    <w:rsid w:val="00196AC2"/>
    <w:rsid w:val="0019726C"/>
    <w:rsid w:val="001A0683"/>
    <w:rsid w:val="001A0861"/>
    <w:rsid w:val="001A11FC"/>
    <w:rsid w:val="001A122F"/>
    <w:rsid w:val="001A12C3"/>
    <w:rsid w:val="001A2AF0"/>
    <w:rsid w:val="001A3AD2"/>
    <w:rsid w:val="001A3F15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2290"/>
    <w:rsid w:val="001C314F"/>
    <w:rsid w:val="001C38D9"/>
    <w:rsid w:val="001C55A0"/>
    <w:rsid w:val="001C62E2"/>
    <w:rsid w:val="001C6351"/>
    <w:rsid w:val="001C6D31"/>
    <w:rsid w:val="001C7421"/>
    <w:rsid w:val="001C7426"/>
    <w:rsid w:val="001C7636"/>
    <w:rsid w:val="001C7C95"/>
    <w:rsid w:val="001D1501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73A7"/>
    <w:rsid w:val="001E0076"/>
    <w:rsid w:val="001E073E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3DF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6A97"/>
    <w:rsid w:val="00237340"/>
    <w:rsid w:val="002374EE"/>
    <w:rsid w:val="0023770E"/>
    <w:rsid w:val="00237ACF"/>
    <w:rsid w:val="00240DEE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0D7A"/>
    <w:rsid w:val="0026259C"/>
    <w:rsid w:val="002625FD"/>
    <w:rsid w:val="0026291C"/>
    <w:rsid w:val="002629AC"/>
    <w:rsid w:val="00263089"/>
    <w:rsid w:val="00263356"/>
    <w:rsid w:val="00263CB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D8C"/>
    <w:rsid w:val="00271867"/>
    <w:rsid w:val="00271DD6"/>
    <w:rsid w:val="00272041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5D7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6AE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2745"/>
    <w:rsid w:val="00334AB6"/>
    <w:rsid w:val="003352D6"/>
    <w:rsid w:val="00336FB0"/>
    <w:rsid w:val="0033705B"/>
    <w:rsid w:val="003373F5"/>
    <w:rsid w:val="00337B90"/>
    <w:rsid w:val="00337C7F"/>
    <w:rsid w:val="00340129"/>
    <w:rsid w:val="0034017D"/>
    <w:rsid w:val="00340F25"/>
    <w:rsid w:val="00341DEA"/>
    <w:rsid w:val="00342FB8"/>
    <w:rsid w:val="003446F0"/>
    <w:rsid w:val="00344B0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0243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C7A"/>
    <w:rsid w:val="003F1DBD"/>
    <w:rsid w:val="003F440E"/>
    <w:rsid w:val="003F4CF9"/>
    <w:rsid w:val="003F5C5C"/>
    <w:rsid w:val="003F60A5"/>
    <w:rsid w:val="003F60C0"/>
    <w:rsid w:val="003F6A05"/>
    <w:rsid w:val="003F6DDB"/>
    <w:rsid w:val="003F7AE3"/>
    <w:rsid w:val="00400A07"/>
    <w:rsid w:val="004017E5"/>
    <w:rsid w:val="00401F92"/>
    <w:rsid w:val="00402635"/>
    <w:rsid w:val="00402705"/>
    <w:rsid w:val="004028A7"/>
    <w:rsid w:val="004042DB"/>
    <w:rsid w:val="0040755B"/>
    <w:rsid w:val="00410CAC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C92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046"/>
    <w:rsid w:val="00451E03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14C"/>
    <w:rsid w:val="00474CEB"/>
    <w:rsid w:val="00475030"/>
    <w:rsid w:val="00475230"/>
    <w:rsid w:val="004764F3"/>
    <w:rsid w:val="00480B55"/>
    <w:rsid w:val="00481BA1"/>
    <w:rsid w:val="00481C75"/>
    <w:rsid w:val="004821B2"/>
    <w:rsid w:val="0048279D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390B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FBF"/>
    <w:rsid w:val="004B61D1"/>
    <w:rsid w:val="004B6769"/>
    <w:rsid w:val="004B6B75"/>
    <w:rsid w:val="004B6D75"/>
    <w:rsid w:val="004C030F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58BC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3945"/>
    <w:rsid w:val="0054409B"/>
    <w:rsid w:val="00544464"/>
    <w:rsid w:val="005449F2"/>
    <w:rsid w:val="00544A2F"/>
    <w:rsid w:val="00544BD7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FB6"/>
    <w:rsid w:val="005620E4"/>
    <w:rsid w:val="00562880"/>
    <w:rsid w:val="00563B2D"/>
    <w:rsid w:val="00564317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0F4"/>
    <w:rsid w:val="00574115"/>
    <w:rsid w:val="00575169"/>
    <w:rsid w:val="0057569F"/>
    <w:rsid w:val="00575A15"/>
    <w:rsid w:val="00575AF6"/>
    <w:rsid w:val="0057713D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693"/>
    <w:rsid w:val="005B07BC"/>
    <w:rsid w:val="005B0B41"/>
    <w:rsid w:val="005B0FB6"/>
    <w:rsid w:val="005B2C24"/>
    <w:rsid w:val="005B3701"/>
    <w:rsid w:val="005B3C73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0F53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015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0D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4BA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4AD"/>
    <w:rsid w:val="006336CB"/>
    <w:rsid w:val="00633B4B"/>
    <w:rsid w:val="00633DAB"/>
    <w:rsid w:val="00634367"/>
    <w:rsid w:val="00634530"/>
    <w:rsid w:val="006354F4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944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A3"/>
    <w:rsid w:val="006C53BF"/>
    <w:rsid w:val="006C543A"/>
    <w:rsid w:val="006C5535"/>
    <w:rsid w:val="006C59A8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208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633"/>
    <w:rsid w:val="006F0964"/>
    <w:rsid w:val="006F1256"/>
    <w:rsid w:val="006F1FA8"/>
    <w:rsid w:val="006F2216"/>
    <w:rsid w:val="006F250E"/>
    <w:rsid w:val="006F3C5F"/>
    <w:rsid w:val="006F3E79"/>
    <w:rsid w:val="006F40E4"/>
    <w:rsid w:val="006F59E4"/>
    <w:rsid w:val="006F5A56"/>
    <w:rsid w:val="006F6809"/>
    <w:rsid w:val="006F684E"/>
    <w:rsid w:val="006F77B9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585E"/>
    <w:rsid w:val="00710505"/>
    <w:rsid w:val="007112E5"/>
    <w:rsid w:val="007114B0"/>
    <w:rsid w:val="007117D5"/>
    <w:rsid w:val="00711871"/>
    <w:rsid w:val="00711BBF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61"/>
    <w:rsid w:val="00751560"/>
    <w:rsid w:val="007523B2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0CCF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2EC0"/>
    <w:rsid w:val="007B3635"/>
    <w:rsid w:val="007B3BDF"/>
    <w:rsid w:val="007B4A85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018"/>
    <w:rsid w:val="007E549C"/>
    <w:rsid w:val="007E5B60"/>
    <w:rsid w:val="007E7D66"/>
    <w:rsid w:val="007F0306"/>
    <w:rsid w:val="007F0A26"/>
    <w:rsid w:val="007F0F79"/>
    <w:rsid w:val="007F2337"/>
    <w:rsid w:val="007F2E8F"/>
    <w:rsid w:val="007F32E6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3258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2E5"/>
    <w:rsid w:val="00834737"/>
    <w:rsid w:val="0083477D"/>
    <w:rsid w:val="00834F64"/>
    <w:rsid w:val="00835654"/>
    <w:rsid w:val="00835A36"/>
    <w:rsid w:val="00835B28"/>
    <w:rsid w:val="00835D75"/>
    <w:rsid w:val="00836663"/>
    <w:rsid w:val="00836B80"/>
    <w:rsid w:val="00837688"/>
    <w:rsid w:val="0083785A"/>
    <w:rsid w:val="00840D53"/>
    <w:rsid w:val="00841C4F"/>
    <w:rsid w:val="00841F55"/>
    <w:rsid w:val="0084270C"/>
    <w:rsid w:val="00843688"/>
    <w:rsid w:val="00843ADC"/>
    <w:rsid w:val="00844049"/>
    <w:rsid w:val="008452AC"/>
    <w:rsid w:val="0084545F"/>
    <w:rsid w:val="008459F6"/>
    <w:rsid w:val="008460C2"/>
    <w:rsid w:val="008461E7"/>
    <w:rsid w:val="00846205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238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0502"/>
    <w:rsid w:val="008A1341"/>
    <w:rsid w:val="008A17B8"/>
    <w:rsid w:val="008A26BB"/>
    <w:rsid w:val="008A2CAB"/>
    <w:rsid w:val="008A3542"/>
    <w:rsid w:val="008A395E"/>
    <w:rsid w:val="008A3D65"/>
    <w:rsid w:val="008A55FB"/>
    <w:rsid w:val="008A5683"/>
    <w:rsid w:val="008A5BAB"/>
    <w:rsid w:val="008A61E8"/>
    <w:rsid w:val="008A629F"/>
    <w:rsid w:val="008A6385"/>
    <w:rsid w:val="008A67F1"/>
    <w:rsid w:val="008A724F"/>
    <w:rsid w:val="008A7358"/>
    <w:rsid w:val="008B045A"/>
    <w:rsid w:val="008B31B2"/>
    <w:rsid w:val="008B3C0C"/>
    <w:rsid w:val="008B462E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16C3"/>
    <w:rsid w:val="008D1744"/>
    <w:rsid w:val="008D268A"/>
    <w:rsid w:val="008D348D"/>
    <w:rsid w:val="008D37E6"/>
    <w:rsid w:val="008D3E21"/>
    <w:rsid w:val="008D4311"/>
    <w:rsid w:val="008D4518"/>
    <w:rsid w:val="008D4A06"/>
    <w:rsid w:val="008D5356"/>
    <w:rsid w:val="008D5A93"/>
    <w:rsid w:val="008D62D8"/>
    <w:rsid w:val="008D67C4"/>
    <w:rsid w:val="008D6B1C"/>
    <w:rsid w:val="008D6D68"/>
    <w:rsid w:val="008D6E76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3856"/>
    <w:rsid w:val="008E4538"/>
    <w:rsid w:val="008E4FEC"/>
    <w:rsid w:val="008E54AD"/>
    <w:rsid w:val="008E6343"/>
    <w:rsid w:val="008E7366"/>
    <w:rsid w:val="008E7E80"/>
    <w:rsid w:val="008F1E78"/>
    <w:rsid w:val="008F1FCD"/>
    <w:rsid w:val="008F32D9"/>
    <w:rsid w:val="008F3DAF"/>
    <w:rsid w:val="008F440D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855"/>
    <w:rsid w:val="00903C2A"/>
    <w:rsid w:val="00903EB5"/>
    <w:rsid w:val="009040E4"/>
    <w:rsid w:val="00904504"/>
    <w:rsid w:val="009053F0"/>
    <w:rsid w:val="0090554A"/>
    <w:rsid w:val="00905DFE"/>
    <w:rsid w:val="009060EA"/>
    <w:rsid w:val="009062D0"/>
    <w:rsid w:val="00906441"/>
    <w:rsid w:val="00906D78"/>
    <w:rsid w:val="00906FA6"/>
    <w:rsid w:val="009117FF"/>
    <w:rsid w:val="00911C5C"/>
    <w:rsid w:val="00913C0F"/>
    <w:rsid w:val="00914434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89C"/>
    <w:rsid w:val="00923EB9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1411"/>
    <w:rsid w:val="009417BB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42"/>
    <w:rsid w:val="00950ECE"/>
    <w:rsid w:val="009515D9"/>
    <w:rsid w:val="009516DA"/>
    <w:rsid w:val="00951B48"/>
    <w:rsid w:val="00952051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1DE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A72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45C6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4DFA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0E5C"/>
    <w:rsid w:val="009D1319"/>
    <w:rsid w:val="009D17FD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CDE"/>
    <w:rsid w:val="009E6F67"/>
    <w:rsid w:val="009F154A"/>
    <w:rsid w:val="009F1AEE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5B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688C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6A53"/>
    <w:rsid w:val="00A46E26"/>
    <w:rsid w:val="00A47586"/>
    <w:rsid w:val="00A47A22"/>
    <w:rsid w:val="00A47FCB"/>
    <w:rsid w:val="00A5152A"/>
    <w:rsid w:val="00A51700"/>
    <w:rsid w:val="00A51EE1"/>
    <w:rsid w:val="00A52AC4"/>
    <w:rsid w:val="00A5328B"/>
    <w:rsid w:val="00A535F5"/>
    <w:rsid w:val="00A5453C"/>
    <w:rsid w:val="00A54AD0"/>
    <w:rsid w:val="00A54C39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4DC1"/>
    <w:rsid w:val="00A655CB"/>
    <w:rsid w:val="00A65E6C"/>
    <w:rsid w:val="00A666D9"/>
    <w:rsid w:val="00A6681C"/>
    <w:rsid w:val="00A66A0E"/>
    <w:rsid w:val="00A679BE"/>
    <w:rsid w:val="00A67E74"/>
    <w:rsid w:val="00A70B57"/>
    <w:rsid w:val="00A70EAD"/>
    <w:rsid w:val="00A71237"/>
    <w:rsid w:val="00A71893"/>
    <w:rsid w:val="00A7231B"/>
    <w:rsid w:val="00A72B93"/>
    <w:rsid w:val="00A730BB"/>
    <w:rsid w:val="00A738DF"/>
    <w:rsid w:val="00A73CAD"/>
    <w:rsid w:val="00A7478B"/>
    <w:rsid w:val="00A74C61"/>
    <w:rsid w:val="00A759AE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7D0"/>
    <w:rsid w:val="00A81FFB"/>
    <w:rsid w:val="00A820C7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501D"/>
    <w:rsid w:val="00AB7FD1"/>
    <w:rsid w:val="00AC0E7B"/>
    <w:rsid w:val="00AC0F6D"/>
    <w:rsid w:val="00AC186C"/>
    <w:rsid w:val="00AC1D4B"/>
    <w:rsid w:val="00AC2AD0"/>
    <w:rsid w:val="00AC2F6A"/>
    <w:rsid w:val="00AC336F"/>
    <w:rsid w:val="00AC3672"/>
    <w:rsid w:val="00AC3826"/>
    <w:rsid w:val="00AC3987"/>
    <w:rsid w:val="00AC4D90"/>
    <w:rsid w:val="00AC4FD1"/>
    <w:rsid w:val="00AC5B6E"/>
    <w:rsid w:val="00AC6A14"/>
    <w:rsid w:val="00AC6CA9"/>
    <w:rsid w:val="00AC714A"/>
    <w:rsid w:val="00AC7433"/>
    <w:rsid w:val="00AC751E"/>
    <w:rsid w:val="00AC7CDB"/>
    <w:rsid w:val="00AD01C6"/>
    <w:rsid w:val="00AD059F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195C"/>
    <w:rsid w:val="00AE2047"/>
    <w:rsid w:val="00AE298E"/>
    <w:rsid w:val="00AE2E10"/>
    <w:rsid w:val="00AE5068"/>
    <w:rsid w:val="00AE5C0B"/>
    <w:rsid w:val="00AE669F"/>
    <w:rsid w:val="00AF0315"/>
    <w:rsid w:val="00AF047F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41D5"/>
    <w:rsid w:val="00B249A7"/>
    <w:rsid w:val="00B24E29"/>
    <w:rsid w:val="00B25695"/>
    <w:rsid w:val="00B25915"/>
    <w:rsid w:val="00B267BF"/>
    <w:rsid w:val="00B271D7"/>
    <w:rsid w:val="00B278C4"/>
    <w:rsid w:val="00B30245"/>
    <w:rsid w:val="00B308BC"/>
    <w:rsid w:val="00B30E9A"/>
    <w:rsid w:val="00B31321"/>
    <w:rsid w:val="00B3225F"/>
    <w:rsid w:val="00B340C5"/>
    <w:rsid w:val="00B343AF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255B"/>
    <w:rsid w:val="00B5266D"/>
    <w:rsid w:val="00B52E37"/>
    <w:rsid w:val="00B53CFA"/>
    <w:rsid w:val="00B5402E"/>
    <w:rsid w:val="00B55B5C"/>
    <w:rsid w:val="00B55B60"/>
    <w:rsid w:val="00B55D30"/>
    <w:rsid w:val="00B561D8"/>
    <w:rsid w:val="00B56D3A"/>
    <w:rsid w:val="00B57514"/>
    <w:rsid w:val="00B57B0D"/>
    <w:rsid w:val="00B57CE6"/>
    <w:rsid w:val="00B613A9"/>
    <w:rsid w:val="00B61F7E"/>
    <w:rsid w:val="00B625B5"/>
    <w:rsid w:val="00B637CB"/>
    <w:rsid w:val="00B637DD"/>
    <w:rsid w:val="00B64825"/>
    <w:rsid w:val="00B657A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46F"/>
    <w:rsid w:val="00B746DE"/>
    <w:rsid w:val="00B7473B"/>
    <w:rsid w:val="00B752C1"/>
    <w:rsid w:val="00B75BB9"/>
    <w:rsid w:val="00B75EC3"/>
    <w:rsid w:val="00B76B46"/>
    <w:rsid w:val="00B76E8B"/>
    <w:rsid w:val="00B77155"/>
    <w:rsid w:val="00B80099"/>
    <w:rsid w:val="00B80476"/>
    <w:rsid w:val="00B80A65"/>
    <w:rsid w:val="00B8132B"/>
    <w:rsid w:val="00B819B5"/>
    <w:rsid w:val="00B81D48"/>
    <w:rsid w:val="00B81DDF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908A8"/>
    <w:rsid w:val="00B90FD9"/>
    <w:rsid w:val="00B912D9"/>
    <w:rsid w:val="00B927C8"/>
    <w:rsid w:val="00B9290C"/>
    <w:rsid w:val="00B930E8"/>
    <w:rsid w:val="00B93AC0"/>
    <w:rsid w:val="00B94163"/>
    <w:rsid w:val="00B94292"/>
    <w:rsid w:val="00B94637"/>
    <w:rsid w:val="00B94C9D"/>
    <w:rsid w:val="00B94E86"/>
    <w:rsid w:val="00B950D8"/>
    <w:rsid w:val="00B95638"/>
    <w:rsid w:val="00B959AE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A42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8B4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91B"/>
    <w:rsid w:val="00BD782F"/>
    <w:rsid w:val="00BD78F0"/>
    <w:rsid w:val="00BD78F2"/>
    <w:rsid w:val="00BD799A"/>
    <w:rsid w:val="00BE0B9B"/>
    <w:rsid w:val="00BE0E65"/>
    <w:rsid w:val="00BE17E5"/>
    <w:rsid w:val="00BE2320"/>
    <w:rsid w:val="00BE2A08"/>
    <w:rsid w:val="00BE4BC9"/>
    <w:rsid w:val="00BE611F"/>
    <w:rsid w:val="00BE66B2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67E"/>
    <w:rsid w:val="00C00F46"/>
    <w:rsid w:val="00C01C4D"/>
    <w:rsid w:val="00C01C83"/>
    <w:rsid w:val="00C02B33"/>
    <w:rsid w:val="00C036BC"/>
    <w:rsid w:val="00C03731"/>
    <w:rsid w:val="00C0395F"/>
    <w:rsid w:val="00C03E0B"/>
    <w:rsid w:val="00C048B5"/>
    <w:rsid w:val="00C05DBB"/>
    <w:rsid w:val="00C05E86"/>
    <w:rsid w:val="00C05EFD"/>
    <w:rsid w:val="00C0630A"/>
    <w:rsid w:val="00C06E3A"/>
    <w:rsid w:val="00C07AA3"/>
    <w:rsid w:val="00C07D62"/>
    <w:rsid w:val="00C10067"/>
    <w:rsid w:val="00C116F5"/>
    <w:rsid w:val="00C11EAD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775"/>
    <w:rsid w:val="00C31B69"/>
    <w:rsid w:val="00C31C2C"/>
    <w:rsid w:val="00C33E4C"/>
    <w:rsid w:val="00C34F1D"/>
    <w:rsid w:val="00C36476"/>
    <w:rsid w:val="00C36508"/>
    <w:rsid w:val="00C36D24"/>
    <w:rsid w:val="00C37A1B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20B"/>
    <w:rsid w:val="00C7206A"/>
    <w:rsid w:val="00C72095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B46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2D29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AA0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869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6F0D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6689"/>
    <w:rsid w:val="00CF6F99"/>
    <w:rsid w:val="00CF770B"/>
    <w:rsid w:val="00CF7D09"/>
    <w:rsid w:val="00D001C6"/>
    <w:rsid w:val="00D00FD4"/>
    <w:rsid w:val="00D010CE"/>
    <w:rsid w:val="00D012E3"/>
    <w:rsid w:val="00D02FA0"/>
    <w:rsid w:val="00D03325"/>
    <w:rsid w:val="00D041D4"/>
    <w:rsid w:val="00D04DF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3B63"/>
    <w:rsid w:val="00D23B99"/>
    <w:rsid w:val="00D23D05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841"/>
    <w:rsid w:val="00D32D11"/>
    <w:rsid w:val="00D33365"/>
    <w:rsid w:val="00D3377E"/>
    <w:rsid w:val="00D33EDE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82E"/>
    <w:rsid w:val="00D428A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4722A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3B1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4A62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A27"/>
    <w:rsid w:val="00D75E92"/>
    <w:rsid w:val="00D76AF7"/>
    <w:rsid w:val="00D776E8"/>
    <w:rsid w:val="00D779E8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31F4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51D0"/>
    <w:rsid w:val="00DC670C"/>
    <w:rsid w:val="00DC712B"/>
    <w:rsid w:val="00DC7C98"/>
    <w:rsid w:val="00DD0966"/>
    <w:rsid w:val="00DD1A5C"/>
    <w:rsid w:val="00DD2715"/>
    <w:rsid w:val="00DD3004"/>
    <w:rsid w:val="00DD3097"/>
    <w:rsid w:val="00DD371F"/>
    <w:rsid w:val="00DD3CAD"/>
    <w:rsid w:val="00DD4D86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772"/>
    <w:rsid w:val="00DF6B67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711"/>
    <w:rsid w:val="00E13F05"/>
    <w:rsid w:val="00E14743"/>
    <w:rsid w:val="00E14DE8"/>
    <w:rsid w:val="00E164B2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4C85"/>
    <w:rsid w:val="00E25574"/>
    <w:rsid w:val="00E2572C"/>
    <w:rsid w:val="00E2673C"/>
    <w:rsid w:val="00E26C62"/>
    <w:rsid w:val="00E271C8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048"/>
    <w:rsid w:val="00E42D3B"/>
    <w:rsid w:val="00E43C45"/>
    <w:rsid w:val="00E43E08"/>
    <w:rsid w:val="00E44EFC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71C"/>
    <w:rsid w:val="00E564D3"/>
    <w:rsid w:val="00E567AE"/>
    <w:rsid w:val="00E56A7C"/>
    <w:rsid w:val="00E573E2"/>
    <w:rsid w:val="00E60994"/>
    <w:rsid w:val="00E62065"/>
    <w:rsid w:val="00E622FB"/>
    <w:rsid w:val="00E62C66"/>
    <w:rsid w:val="00E633E0"/>
    <w:rsid w:val="00E642F4"/>
    <w:rsid w:val="00E64966"/>
    <w:rsid w:val="00E64C39"/>
    <w:rsid w:val="00E64DA1"/>
    <w:rsid w:val="00E65316"/>
    <w:rsid w:val="00E65329"/>
    <w:rsid w:val="00E65A55"/>
    <w:rsid w:val="00E672DB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7739A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6C0"/>
    <w:rsid w:val="00E8580B"/>
    <w:rsid w:val="00E87508"/>
    <w:rsid w:val="00E875AC"/>
    <w:rsid w:val="00E87DAF"/>
    <w:rsid w:val="00E9036C"/>
    <w:rsid w:val="00E912C1"/>
    <w:rsid w:val="00E91BE5"/>
    <w:rsid w:val="00E921C4"/>
    <w:rsid w:val="00E92A09"/>
    <w:rsid w:val="00E92E36"/>
    <w:rsid w:val="00E92F10"/>
    <w:rsid w:val="00E94239"/>
    <w:rsid w:val="00E94284"/>
    <w:rsid w:val="00E9449A"/>
    <w:rsid w:val="00E95B82"/>
    <w:rsid w:val="00E95DA3"/>
    <w:rsid w:val="00E960C6"/>
    <w:rsid w:val="00E96D3A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0BE"/>
    <w:rsid w:val="00ED1196"/>
    <w:rsid w:val="00ED20B7"/>
    <w:rsid w:val="00ED309F"/>
    <w:rsid w:val="00ED38E0"/>
    <w:rsid w:val="00ED42E7"/>
    <w:rsid w:val="00ED4968"/>
    <w:rsid w:val="00ED4A81"/>
    <w:rsid w:val="00ED4E32"/>
    <w:rsid w:val="00ED52AD"/>
    <w:rsid w:val="00ED57E7"/>
    <w:rsid w:val="00ED599D"/>
    <w:rsid w:val="00ED5D51"/>
    <w:rsid w:val="00ED6A3C"/>
    <w:rsid w:val="00ED6DE2"/>
    <w:rsid w:val="00ED70A2"/>
    <w:rsid w:val="00EE09FA"/>
    <w:rsid w:val="00EE0C04"/>
    <w:rsid w:val="00EE0D89"/>
    <w:rsid w:val="00EE12B9"/>
    <w:rsid w:val="00EE12D4"/>
    <w:rsid w:val="00EE1762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537C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536"/>
    <w:rsid w:val="00EF3B91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7AA"/>
    <w:rsid w:val="00F01888"/>
    <w:rsid w:val="00F01E2B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6706"/>
    <w:rsid w:val="00F473EB"/>
    <w:rsid w:val="00F47BA9"/>
    <w:rsid w:val="00F50133"/>
    <w:rsid w:val="00F50293"/>
    <w:rsid w:val="00F506DF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8CF"/>
    <w:rsid w:val="00F57DC6"/>
    <w:rsid w:val="00F606ED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01C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2AD2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1C8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C01F1"/>
    <w:rsid w:val="00FC10C4"/>
    <w:rsid w:val="00FC124C"/>
    <w:rsid w:val="00FC134F"/>
    <w:rsid w:val="00FC1473"/>
    <w:rsid w:val="00FC2287"/>
    <w:rsid w:val="00FC26DA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3EEE89C4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4517170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DEBAB4"/>
    <w:rsid w:val="75F70697"/>
    <w:rsid w:val="78369199"/>
    <w:rsid w:val="7C85BF5D"/>
    <w:rsid w:val="7D5AEACA"/>
    <w:rsid w:val="7DE7FB15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f282d3b-eb4a-4b09-b61f-b9593442e286"/>
    <ds:schemaRef ds:uri="http://schemas.microsoft.com/sharepoint/v3"/>
    <ds:schemaRef ds:uri="d8762117-8292-4133-b1c7-eab5c6487cfd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9b239327-9e80-40e4-b1b7-4394fed77a33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F8BC38B-FC9A-49DF-BEE0-146F5DFF3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65</TotalTime>
  <Pages>2</Pages>
  <Words>667</Words>
  <Characters>3695</Characters>
  <Application>Microsoft Office Word</Application>
  <DocSecurity>0</DocSecurity>
  <Lines>30</Lines>
  <Paragraphs>8</Paragraphs>
  <ScaleCrop>false</ScaleCrop>
  <Company>ETSI Sophia Antipolis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493</cp:revision>
  <cp:lastPrinted>2021-10-12T01:12:00Z</cp:lastPrinted>
  <dcterms:created xsi:type="dcterms:W3CDTF">2023-02-16T16:14:00Z</dcterms:created>
  <dcterms:modified xsi:type="dcterms:W3CDTF">2024-05-13T12:33:00Z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